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43EB9" w14:textId="77777777" w:rsidR="009F72E0" w:rsidRDefault="009F72E0" w:rsidP="009F72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MOLDESON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fl.1478)</w:t>
      </w:r>
    </w:p>
    <w:p w14:paraId="346720EA" w14:textId="77777777" w:rsidR="009F72E0" w:rsidRDefault="009F72E0" w:rsidP="009F72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Goldsmith.</w:t>
      </w:r>
    </w:p>
    <w:p w14:paraId="73668573" w14:textId="77777777" w:rsidR="009F72E0" w:rsidRDefault="009F72E0" w:rsidP="009F72E0">
      <w:pPr>
        <w:pStyle w:val="NoSpacing"/>
        <w:rPr>
          <w:rFonts w:cs="Times New Roman"/>
          <w:szCs w:val="24"/>
        </w:rPr>
      </w:pPr>
    </w:p>
    <w:p w14:paraId="3F1A81D1" w14:textId="77777777" w:rsidR="009F72E0" w:rsidRDefault="009F72E0" w:rsidP="009F72E0">
      <w:pPr>
        <w:pStyle w:val="NoSpacing"/>
        <w:rPr>
          <w:rFonts w:cs="Times New Roman"/>
          <w:szCs w:val="24"/>
        </w:rPr>
      </w:pPr>
    </w:p>
    <w:p w14:paraId="76F2FE46" w14:textId="77777777" w:rsidR="009F72E0" w:rsidRDefault="009F72E0" w:rsidP="009F72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Nov.1478</w:t>
      </w:r>
      <w:r>
        <w:rPr>
          <w:rFonts w:cs="Times New Roman"/>
          <w:szCs w:val="24"/>
        </w:rPr>
        <w:tab/>
        <w:t>Thomas Russell of London, haberdasher(q.v.), gifted his goods and chattels to</w:t>
      </w:r>
    </w:p>
    <w:p w14:paraId="6311AAFB" w14:textId="77777777" w:rsidR="009F72E0" w:rsidRDefault="009F72E0" w:rsidP="009F72E0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him, Simon Newton of London, cutler(q.v.), and Robert </w:t>
      </w:r>
      <w:proofErr w:type="spellStart"/>
      <w:r>
        <w:rPr>
          <w:rFonts w:cs="Times New Roman"/>
          <w:szCs w:val="24"/>
        </w:rPr>
        <w:t>Leghton</w:t>
      </w:r>
      <w:proofErr w:type="spellEnd"/>
    </w:p>
    <w:p w14:paraId="37D93A39" w14:textId="77777777" w:rsidR="009F72E0" w:rsidRDefault="009F72E0" w:rsidP="009F72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London, haberdasher(q.v.).</w:t>
      </w:r>
    </w:p>
    <w:p w14:paraId="239B6AC9" w14:textId="77777777" w:rsidR="009F72E0" w:rsidRPr="00E903AC" w:rsidRDefault="009F72E0" w:rsidP="009F72E0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1C5C5ED6" w14:textId="77777777" w:rsidR="009F72E0" w:rsidRDefault="009F72E0" w:rsidP="009F72E0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</w:t>
      </w:r>
      <w:r>
        <w:rPr>
          <w:rFonts w:cs="Times New Roman"/>
          <w:szCs w:val="24"/>
        </w:rPr>
        <w:t>p</w:t>
      </w:r>
      <w:r w:rsidRPr="00E903AC">
        <w:rPr>
          <w:rFonts w:cs="Times New Roman"/>
          <w:szCs w:val="24"/>
        </w:rPr>
        <w:t>.</w:t>
      </w:r>
      <w:r>
        <w:rPr>
          <w:rFonts w:cs="Times New Roman"/>
          <w:szCs w:val="24"/>
        </w:rPr>
        <w:t>175-6)</w:t>
      </w:r>
    </w:p>
    <w:p w14:paraId="1EAF0BF7" w14:textId="77777777" w:rsidR="009F72E0" w:rsidRDefault="009F72E0" w:rsidP="009F72E0">
      <w:pPr>
        <w:pStyle w:val="NoSpacing"/>
        <w:rPr>
          <w:rFonts w:cs="Times New Roman"/>
          <w:szCs w:val="24"/>
        </w:rPr>
      </w:pPr>
    </w:p>
    <w:p w14:paraId="3C6ABC80" w14:textId="77777777" w:rsidR="009F72E0" w:rsidRDefault="009F72E0" w:rsidP="009F72E0">
      <w:pPr>
        <w:pStyle w:val="NoSpacing"/>
        <w:rPr>
          <w:rFonts w:cs="Times New Roman"/>
          <w:szCs w:val="24"/>
        </w:rPr>
      </w:pPr>
    </w:p>
    <w:p w14:paraId="65CE560F" w14:textId="77777777" w:rsidR="009F72E0" w:rsidRDefault="009F72E0" w:rsidP="009F72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October 2022</w:t>
      </w:r>
    </w:p>
    <w:p w14:paraId="3813C9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690CD" w14:textId="77777777" w:rsidR="009F72E0" w:rsidRDefault="009F72E0" w:rsidP="009139A6">
      <w:r>
        <w:separator/>
      </w:r>
    </w:p>
  </w:endnote>
  <w:endnote w:type="continuationSeparator" w:id="0">
    <w:p w14:paraId="6E91A5FF" w14:textId="77777777" w:rsidR="009F72E0" w:rsidRDefault="009F72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3FC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9B8F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B94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8CF63" w14:textId="77777777" w:rsidR="009F72E0" w:rsidRDefault="009F72E0" w:rsidP="009139A6">
      <w:r>
        <w:separator/>
      </w:r>
    </w:p>
  </w:footnote>
  <w:footnote w:type="continuationSeparator" w:id="0">
    <w:p w14:paraId="0002BD1E" w14:textId="77777777" w:rsidR="009F72E0" w:rsidRDefault="009F72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F6D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69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AEE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2E0"/>
    <w:rsid w:val="000666E0"/>
    <w:rsid w:val="002510B7"/>
    <w:rsid w:val="005C130B"/>
    <w:rsid w:val="00826F5C"/>
    <w:rsid w:val="009139A6"/>
    <w:rsid w:val="009448BB"/>
    <w:rsid w:val="00947624"/>
    <w:rsid w:val="009F72E0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BDEF2"/>
  <w15:chartTrackingRefBased/>
  <w15:docId w15:val="{CEE6B072-ECF6-4B1D-BE8A-0BB8B6DC8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2022-10-30T20:50:00Z</dcterms:created>
  <dcterms:modified xsi:type="dcterms:W3CDTF">2022-10-30T20:50:00Z</dcterms:modified>
</cp:coreProperties>
</file>